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DEA" w:rsidRDefault="00126DEA">
      <w:pPr>
        <w:pStyle w:val="Title"/>
        <w:rPr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s1026" type="#_x0000_t75" style="position:absolute;left:0;text-align:left;margin-left:235.9pt;margin-top:-2.7pt;width:46.9pt;height:62.85pt;z-index:251658240;visibility:visible;mso-wrap-distance-left:9.05pt;mso-wrap-distance-right:9.05pt" filled="t">
            <v:imagedata r:id="rId7" o:title=""/>
            <w10:wrap type="square" side="right"/>
          </v:shape>
        </w:pict>
      </w:r>
    </w:p>
    <w:p w:rsidR="00126DEA" w:rsidRDefault="00126DEA">
      <w:pPr>
        <w:pStyle w:val="Title"/>
        <w:rPr>
          <w:szCs w:val="28"/>
        </w:rPr>
      </w:pPr>
    </w:p>
    <w:p w:rsidR="00126DEA" w:rsidRDefault="00126DEA">
      <w:pPr>
        <w:pStyle w:val="Title"/>
        <w:rPr>
          <w:szCs w:val="28"/>
        </w:rPr>
      </w:pPr>
    </w:p>
    <w:p w:rsidR="00126DEA" w:rsidRDefault="00126DEA">
      <w:pPr>
        <w:pStyle w:val="Title"/>
        <w:rPr>
          <w:szCs w:val="28"/>
        </w:rPr>
      </w:pPr>
    </w:p>
    <w:p w:rsidR="00126DEA" w:rsidRPr="00222A33" w:rsidRDefault="00126DEA">
      <w:pPr>
        <w:pStyle w:val="Title"/>
        <w:rPr>
          <w:szCs w:val="28"/>
        </w:rPr>
      </w:pPr>
      <w:r w:rsidRPr="00222A33">
        <w:rPr>
          <w:szCs w:val="28"/>
        </w:rPr>
        <w:t>МУНИЦИПАЛЬНОЕ СОБРАНИЕ</w:t>
      </w:r>
    </w:p>
    <w:p w:rsidR="00126DEA" w:rsidRPr="00222A33" w:rsidRDefault="00126DEA">
      <w:pPr>
        <w:pStyle w:val="Subtitle"/>
        <w:rPr>
          <w:sz w:val="28"/>
          <w:szCs w:val="28"/>
        </w:rPr>
      </w:pPr>
      <w:r w:rsidRPr="00222A33">
        <w:rPr>
          <w:sz w:val="28"/>
          <w:szCs w:val="28"/>
        </w:rPr>
        <w:t>НОВОБУРАССКОГО МУНИЦИПАЛЬНОГО РАЙОНА</w:t>
      </w:r>
    </w:p>
    <w:p w:rsidR="00126DEA" w:rsidRPr="00222A33" w:rsidRDefault="00126DEA">
      <w:pPr>
        <w:pStyle w:val="Subtitle"/>
        <w:rPr>
          <w:sz w:val="28"/>
          <w:szCs w:val="28"/>
        </w:rPr>
      </w:pPr>
      <w:r w:rsidRPr="00222A33">
        <w:rPr>
          <w:sz w:val="28"/>
          <w:szCs w:val="28"/>
        </w:rPr>
        <w:t>САРАТОВСКОЙ ОБЛАСТИ</w:t>
      </w:r>
    </w:p>
    <w:p w:rsidR="00126DEA" w:rsidRPr="00DB0B76" w:rsidRDefault="00126DEA">
      <w:pPr>
        <w:jc w:val="center"/>
        <w:rPr>
          <w:b/>
          <w:sz w:val="28"/>
          <w:szCs w:val="28"/>
        </w:rPr>
      </w:pPr>
    </w:p>
    <w:p w:rsidR="00126DEA" w:rsidRDefault="00126DEA" w:rsidP="00636002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126DEA" w:rsidRPr="001A2539" w:rsidRDefault="00126DEA" w:rsidP="001A2539"/>
    <w:p w:rsidR="00126DEA" w:rsidRPr="00222A33" w:rsidRDefault="00126DEA" w:rsidP="005E62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222A33">
        <w:rPr>
          <w:b/>
          <w:bCs/>
          <w:sz w:val="28"/>
          <w:szCs w:val="28"/>
        </w:rPr>
        <w:t>т</w:t>
      </w:r>
      <w:r w:rsidRPr="00196A4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25 мая </w:t>
      </w:r>
      <w:r w:rsidRPr="00222A33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018</w:t>
      </w:r>
      <w:r w:rsidRPr="00222A33">
        <w:rPr>
          <w:b/>
          <w:bCs/>
          <w:sz w:val="28"/>
          <w:szCs w:val="28"/>
        </w:rPr>
        <w:t xml:space="preserve"> г.</w:t>
      </w:r>
      <w:r>
        <w:rPr>
          <w:b/>
          <w:bCs/>
          <w:sz w:val="28"/>
          <w:szCs w:val="28"/>
        </w:rPr>
        <w:t xml:space="preserve"> № 134</w:t>
      </w:r>
    </w:p>
    <w:p w:rsidR="00126DEA" w:rsidRPr="00222A33" w:rsidRDefault="00126DEA" w:rsidP="003E5BB0">
      <w:pPr>
        <w:rPr>
          <w:bCs/>
          <w:sz w:val="28"/>
          <w:szCs w:val="28"/>
        </w:rPr>
      </w:pPr>
    </w:p>
    <w:p w:rsidR="00126DEA" w:rsidRPr="00C63DDC" w:rsidRDefault="00126DEA" w:rsidP="00A87DBB">
      <w:pPr>
        <w:pStyle w:val="BodyText"/>
        <w:ind w:firstLine="567"/>
        <w:jc w:val="center"/>
        <w:rPr>
          <w:b/>
          <w:sz w:val="28"/>
          <w:szCs w:val="28"/>
        </w:rPr>
      </w:pPr>
      <w:r>
        <w:rPr>
          <w:b/>
          <w:bCs w:val="0"/>
          <w:sz w:val="28"/>
          <w:szCs w:val="28"/>
        </w:rPr>
        <w:t xml:space="preserve">О ликвидации </w:t>
      </w:r>
      <w:r>
        <w:rPr>
          <w:b/>
          <w:sz w:val="28"/>
          <w:szCs w:val="28"/>
        </w:rPr>
        <w:t xml:space="preserve">муниципальных </w:t>
      </w:r>
      <w:r w:rsidRPr="00C63DDC">
        <w:rPr>
          <w:b/>
          <w:sz w:val="28"/>
          <w:szCs w:val="28"/>
        </w:rPr>
        <w:t>учрежд</w:t>
      </w:r>
      <w:r>
        <w:rPr>
          <w:b/>
          <w:sz w:val="28"/>
          <w:szCs w:val="28"/>
        </w:rPr>
        <w:t xml:space="preserve">ений управления культуры и кино администрации </w:t>
      </w:r>
      <w:r w:rsidRPr="00C63DDC">
        <w:rPr>
          <w:b/>
          <w:sz w:val="28"/>
          <w:szCs w:val="28"/>
        </w:rPr>
        <w:t>Новобурасского муниципального района Сар</w:t>
      </w:r>
      <w:r>
        <w:rPr>
          <w:b/>
          <w:sz w:val="28"/>
          <w:szCs w:val="28"/>
        </w:rPr>
        <w:t>атовкой области</w:t>
      </w:r>
    </w:p>
    <w:p w:rsidR="00126DEA" w:rsidRPr="00222A33" w:rsidRDefault="00126DEA" w:rsidP="00A87DBB">
      <w:pPr>
        <w:pStyle w:val="BodyText2"/>
        <w:rPr>
          <w:b/>
          <w:sz w:val="28"/>
          <w:szCs w:val="28"/>
        </w:rPr>
      </w:pPr>
    </w:p>
    <w:p w:rsidR="00126DEA" w:rsidRPr="00C63DDC" w:rsidRDefault="00126DEA" w:rsidP="00337FBF">
      <w:pPr>
        <w:pStyle w:val="BodyTex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Рассмотрев ходатайство управления культуры и кино администрации </w:t>
      </w:r>
      <w:r>
        <w:rPr>
          <w:bCs w:val="0"/>
          <w:sz w:val="28"/>
          <w:szCs w:val="28"/>
        </w:rPr>
        <w:t>Новобурасского</w:t>
      </w:r>
      <w:r w:rsidRPr="007944FE">
        <w:rPr>
          <w:bCs w:val="0"/>
          <w:sz w:val="28"/>
          <w:szCs w:val="28"/>
        </w:rPr>
        <w:t xml:space="preserve"> муниципа</w:t>
      </w:r>
      <w:r>
        <w:rPr>
          <w:bCs w:val="0"/>
          <w:sz w:val="28"/>
          <w:szCs w:val="28"/>
        </w:rPr>
        <w:t>льного</w:t>
      </w:r>
      <w:r w:rsidRPr="007944FE">
        <w:rPr>
          <w:bCs w:val="0"/>
          <w:sz w:val="28"/>
          <w:szCs w:val="28"/>
        </w:rPr>
        <w:t xml:space="preserve"> </w:t>
      </w:r>
      <w:r>
        <w:rPr>
          <w:bCs w:val="0"/>
          <w:sz w:val="28"/>
          <w:szCs w:val="28"/>
        </w:rPr>
        <w:t xml:space="preserve">района Саратовской области о ликвидации </w:t>
      </w:r>
      <w:r>
        <w:rPr>
          <w:sz w:val="28"/>
          <w:szCs w:val="28"/>
        </w:rPr>
        <w:t xml:space="preserve">муниципальных </w:t>
      </w:r>
      <w:r w:rsidRPr="007F0F01">
        <w:rPr>
          <w:sz w:val="28"/>
          <w:szCs w:val="28"/>
        </w:rPr>
        <w:t>учреждени</w:t>
      </w:r>
      <w:r>
        <w:rPr>
          <w:sz w:val="28"/>
          <w:szCs w:val="28"/>
        </w:rPr>
        <w:t xml:space="preserve">й </w:t>
      </w:r>
      <w:r w:rsidRPr="007F0F01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 xml:space="preserve">культуры и кино администрации </w:t>
      </w:r>
      <w:r w:rsidRPr="007F0F01">
        <w:rPr>
          <w:sz w:val="28"/>
          <w:szCs w:val="28"/>
        </w:rPr>
        <w:t>Новобур</w:t>
      </w:r>
      <w:r>
        <w:rPr>
          <w:sz w:val="28"/>
          <w:szCs w:val="28"/>
        </w:rPr>
        <w:t xml:space="preserve">асского муниципального района </w:t>
      </w:r>
      <w:r w:rsidRPr="007F0F01">
        <w:rPr>
          <w:sz w:val="28"/>
          <w:szCs w:val="28"/>
        </w:rPr>
        <w:t>Саратовкой области</w:t>
      </w:r>
      <w:r w:rsidRPr="001A2539">
        <w:rPr>
          <w:sz w:val="28"/>
          <w:szCs w:val="28"/>
        </w:rPr>
        <w:t xml:space="preserve">, руководствуясь Гражданским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ст. 53 Устава Новобурасского муниципального района Саратовской области, </w:t>
      </w:r>
      <w:r>
        <w:rPr>
          <w:bCs w:val="0"/>
          <w:sz w:val="28"/>
          <w:szCs w:val="28"/>
        </w:rPr>
        <w:t>муниципальное Собрание Новобурасского муниципального района решило:</w:t>
      </w:r>
    </w:p>
    <w:p w:rsidR="00126DEA" w:rsidRDefault="00126DEA" w:rsidP="007F0F01">
      <w:pPr>
        <w:pStyle w:val="BodyText2"/>
        <w:ind w:firstLine="454"/>
        <w:jc w:val="both"/>
        <w:rPr>
          <w:sz w:val="28"/>
          <w:szCs w:val="28"/>
        </w:rPr>
      </w:pPr>
      <w:r>
        <w:rPr>
          <w:bCs w:val="0"/>
          <w:sz w:val="28"/>
          <w:szCs w:val="28"/>
        </w:rPr>
        <w:t>1.Согласиться с ликвидацией следующих</w:t>
      </w:r>
      <w:r w:rsidRPr="007F0F01">
        <w:rPr>
          <w:bCs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</w:t>
      </w:r>
      <w:r w:rsidRPr="007F0F01">
        <w:rPr>
          <w:sz w:val="28"/>
          <w:szCs w:val="28"/>
        </w:rPr>
        <w:t>учреждени</w:t>
      </w:r>
      <w:r>
        <w:rPr>
          <w:sz w:val="28"/>
          <w:szCs w:val="28"/>
        </w:rPr>
        <w:t>й</w:t>
      </w:r>
      <w:r w:rsidRPr="007F0F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управления культуры и кино администрации Новобурасского муниципального района </w:t>
      </w:r>
      <w:r w:rsidRPr="007F0F01">
        <w:rPr>
          <w:sz w:val="28"/>
          <w:szCs w:val="28"/>
        </w:rPr>
        <w:t>Саратовкой области</w:t>
      </w:r>
      <w:r>
        <w:rPr>
          <w:sz w:val="28"/>
          <w:szCs w:val="28"/>
        </w:rPr>
        <w:t>:</w:t>
      </w:r>
    </w:p>
    <w:p w:rsidR="00126DEA" w:rsidRPr="001260DA" w:rsidRDefault="00126DEA" w:rsidP="001260DA">
      <w:pPr>
        <w:pStyle w:val="NoSpacing"/>
        <w:ind w:firstLine="454"/>
        <w:jc w:val="both"/>
        <w:rPr>
          <w:sz w:val="28"/>
          <w:szCs w:val="28"/>
        </w:rPr>
      </w:pPr>
      <w:r w:rsidRPr="001260DA">
        <w:rPr>
          <w:sz w:val="28"/>
          <w:szCs w:val="28"/>
        </w:rPr>
        <w:t xml:space="preserve">- Управление культуры и кино администрации Новобурасского муниципального района Саратовкой области, расположенное по адресу: </w:t>
      </w:r>
      <w:r w:rsidRPr="001260DA">
        <w:rPr>
          <w:bCs/>
          <w:sz w:val="28"/>
          <w:szCs w:val="28"/>
        </w:rPr>
        <w:t xml:space="preserve">412580, Саратовская область Новобурасский район, р.п. Новые Бурасы, ул. </w:t>
      </w:r>
      <w:r w:rsidRPr="001260DA">
        <w:rPr>
          <w:sz w:val="28"/>
          <w:szCs w:val="28"/>
        </w:rPr>
        <w:t>Советская, д. 8.</w:t>
      </w:r>
    </w:p>
    <w:p w:rsidR="00126DEA" w:rsidRPr="001260DA" w:rsidRDefault="00126DEA" w:rsidP="001260DA">
      <w:pPr>
        <w:pStyle w:val="NoSpacing"/>
        <w:ind w:firstLine="454"/>
        <w:jc w:val="both"/>
        <w:rPr>
          <w:sz w:val="28"/>
          <w:szCs w:val="28"/>
        </w:rPr>
      </w:pPr>
      <w:r w:rsidRPr="001260DA">
        <w:rPr>
          <w:sz w:val="28"/>
          <w:szCs w:val="28"/>
        </w:rPr>
        <w:t>- Муниципальное учреждение «С</w:t>
      </w:r>
      <w:r>
        <w:rPr>
          <w:sz w:val="28"/>
          <w:szCs w:val="28"/>
        </w:rPr>
        <w:t>оциально-культурное объединение</w:t>
      </w:r>
      <w:r w:rsidRPr="001260DA">
        <w:rPr>
          <w:sz w:val="28"/>
          <w:szCs w:val="28"/>
        </w:rPr>
        <w:t>» Управления культуры и кино администрации Новобурасского муниц</w:t>
      </w:r>
      <w:r>
        <w:rPr>
          <w:sz w:val="28"/>
          <w:szCs w:val="28"/>
        </w:rPr>
        <w:t>и</w:t>
      </w:r>
      <w:r w:rsidRPr="001260DA">
        <w:rPr>
          <w:sz w:val="28"/>
          <w:szCs w:val="28"/>
        </w:rPr>
        <w:t>пального района Саратовской области, расположенное по адресу: 412580, Саратовская обл., Новобурасский район, р.п. Новые Бурасы, ул. Баумана, д. 29.</w:t>
      </w:r>
    </w:p>
    <w:p w:rsidR="00126DEA" w:rsidRPr="001260DA" w:rsidRDefault="00126DEA" w:rsidP="001260DA">
      <w:pPr>
        <w:pStyle w:val="NoSpacing"/>
        <w:ind w:firstLine="454"/>
        <w:jc w:val="both"/>
        <w:rPr>
          <w:sz w:val="28"/>
          <w:szCs w:val="28"/>
        </w:rPr>
      </w:pPr>
      <w:r w:rsidRPr="001260DA">
        <w:rPr>
          <w:sz w:val="28"/>
          <w:szCs w:val="28"/>
        </w:rPr>
        <w:t>- Муниципальное учреждение «Новобурасская межпоселенческая центральная библиотека Управления культуры и кино администрации Новобурасского муниц</w:t>
      </w:r>
      <w:r>
        <w:rPr>
          <w:sz w:val="28"/>
          <w:szCs w:val="28"/>
        </w:rPr>
        <w:t>и</w:t>
      </w:r>
      <w:r w:rsidRPr="001260DA">
        <w:rPr>
          <w:sz w:val="28"/>
          <w:szCs w:val="28"/>
        </w:rPr>
        <w:t xml:space="preserve">пального района Саратовской области», расположенное по адресу: </w:t>
      </w:r>
      <w:r w:rsidRPr="001260DA">
        <w:rPr>
          <w:color w:val="000000"/>
          <w:sz w:val="28"/>
          <w:szCs w:val="28"/>
        </w:rPr>
        <w:t>412580, Саратовская область, Новобурасский район, Новые Бурасы, ул. Баумана, д. 35</w:t>
      </w:r>
      <w:r w:rsidRPr="001260DA">
        <w:rPr>
          <w:sz w:val="28"/>
          <w:szCs w:val="28"/>
        </w:rPr>
        <w:t>.</w:t>
      </w:r>
    </w:p>
    <w:p w:rsidR="00126DEA" w:rsidRPr="001260DA" w:rsidRDefault="00126DEA" w:rsidP="001260DA">
      <w:pPr>
        <w:pStyle w:val="NoSpacing"/>
        <w:jc w:val="both"/>
        <w:rPr>
          <w:sz w:val="28"/>
          <w:szCs w:val="28"/>
          <w:highlight w:val="yellow"/>
        </w:rPr>
      </w:pPr>
      <w:r w:rsidRPr="001260DA">
        <w:rPr>
          <w:sz w:val="28"/>
          <w:szCs w:val="28"/>
        </w:rPr>
        <w:tab/>
        <w:t>- Муниципальное учреждение «Централизованная бухгалтерия Управления культуры и кино администрации Новобурасского муниципального района Саратовской области», расположенное по адресу: 412580,</w:t>
      </w:r>
      <w:r w:rsidRPr="001260DA">
        <w:rPr>
          <w:color w:val="5E6D81"/>
          <w:sz w:val="28"/>
          <w:szCs w:val="28"/>
          <w:shd w:val="clear" w:color="auto" w:fill="FFFFFF"/>
        </w:rPr>
        <w:t xml:space="preserve"> </w:t>
      </w:r>
      <w:r w:rsidRPr="001260DA">
        <w:rPr>
          <w:sz w:val="28"/>
          <w:szCs w:val="28"/>
          <w:shd w:val="clear" w:color="auto" w:fill="FFFFFF"/>
        </w:rPr>
        <w:t xml:space="preserve">Саратовская область, Новобурасский район, р. п. Новые Бурасы, </w:t>
      </w:r>
      <w:r w:rsidRPr="001260DA">
        <w:rPr>
          <w:sz w:val="28"/>
          <w:szCs w:val="28"/>
        </w:rPr>
        <w:t xml:space="preserve">ул. </w:t>
      </w:r>
      <w:r w:rsidRPr="001260DA">
        <w:rPr>
          <w:color w:val="000000"/>
          <w:sz w:val="28"/>
          <w:szCs w:val="28"/>
          <w:shd w:val="clear" w:color="auto" w:fill="FFFFFF"/>
        </w:rPr>
        <w:t>Кооперативная, 26.</w:t>
      </w:r>
    </w:p>
    <w:p w:rsidR="00126DEA" w:rsidRPr="001260DA" w:rsidRDefault="00126DEA" w:rsidP="001260DA">
      <w:pPr>
        <w:pStyle w:val="NoSpacing"/>
        <w:ind w:firstLine="454"/>
        <w:jc w:val="both"/>
        <w:rPr>
          <w:sz w:val="28"/>
          <w:szCs w:val="28"/>
        </w:rPr>
      </w:pPr>
      <w:r w:rsidRPr="001260DA">
        <w:rPr>
          <w:sz w:val="28"/>
          <w:szCs w:val="28"/>
        </w:rPr>
        <w:t>- Муниципальное учреждение «Центр развития туризма и краеведения Управления культуры и кино администрации Новобурасского муниципального района Саратовской области», расположенное по адресу:412580,</w:t>
      </w:r>
      <w:r w:rsidRPr="001260DA">
        <w:rPr>
          <w:color w:val="5E6D81"/>
          <w:sz w:val="28"/>
          <w:szCs w:val="28"/>
          <w:shd w:val="clear" w:color="auto" w:fill="FFFFFF"/>
        </w:rPr>
        <w:t xml:space="preserve"> </w:t>
      </w:r>
      <w:r w:rsidRPr="001260DA">
        <w:rPr>
          <w:sz w:val="28"/>
          <w:szCs w:val="28"/>
          <w:shd w:val="clear" w:color="auto" w:fill="FFFFFF"/>
        </w:rPr>
        <w:t>Саратовская область, Новобурасский район, р. п. Новые Бурасы, ул. Баумана, д. 35.</w:t>
      </w:r>
    </w:p>
    <w:p w:rsidR="00126DEA" w:rsidRPr="001260DA" w:rsidRDefault="00126DEA" w:rsidP="001260DA">
      <w:pPr>
        <w:pStyle w:val="NoSpacing"/>
        <w:ind w:firstLine="454"/>
        <w:jc w:val="both"/>
        <w:rPr>
          <w:sz w:val="28"/>
          <w:szCs w:val="28"/>
        </w:rPr>
      </w:pPr>
      <w:r w:rsidRPr="001260DA">
        <w:rPr>
          <w:sz w:val="28"/>
          <w:szCs w:val="28"/>
        </w:rPr>
        <w:t>- муниципальное бюджетное учреждение дополнительного образования «ДШИ р.п.</w:t>
      </w:r>
      <w:r>
        <w:rPr>
          <w:sz w:val="28"/>
          <w:szCs w:val="28"/>
        </w:rPr>
        <w:t xml:space="preserve"> </w:t>
      </w:r>
      <w:r w:rsidRPr="001260DA">
        <w:rPr>
          <w:sz w:val="28"/>
          <w:szCs w:val="28"/>
        </w:rPr>
        <w:t>Новые Бурасы», расположенное по адресу: 412580, Саратовская обл., Новобурасский район, р.п. Новые Бурасы, ул. Советская, д. 30.</w:t>
      </w:r>
    </w:p>
    <w:p w:rsidR="00126DEA" w:rsidRDefault="00126DEA" w:rsidP="00525834">
      <w:pPr>
        <w:pStyle w:val="BodyText2"/>
        <w:ind w:firstLine="454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2.Администрации Новобурасского муниципального района и управлению культуры и кино администрации Новобурасского муниципального района провести необходимые мероприятия по ликвидации вышеуказанного муниципального учреждения.</w:t>
      </w:r>
    </w:p>
    <w:p w:rsidR="00126DEA" w:rsidRDefault="00126DEA" w:rsidP="00525834">
      <w:pPr>
        <w:pStyle w:val="BodyText2"/>
        <w:ind w:firstLine="454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3.Настоящее решение вступает в силу со дня его официального опубликования в МУП «Редакция Новобурасской районной газеты «Наше время».</w:t>
      </w:r>
    </w:p>
    <w:p w:rsidR="00126DEA" w:rsidRDefault="00126DEA" w:rsidP="00525834">
      <w:pPr>
        <w:pStyle w:val="BodyText2"/>
        <w:ind w:firstLine="454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4.Контроль за исполнением настоящего решения возложить на главу Новобурасского муниципального района Саратовской области М.В. Светлова. </w:t>
      </w:r>
    </w:p>
    <w:p w:rsidR="00126DEA" w:rsidRDefault="00126DEA" w:rsidP="001A2539">
      <w:pPr>
        <w:pStyle w:val="NoSpacing"/>
        <w:rPr>
          <w:b/>
          <w:sz w:val="28"/>
          <w:szCs w:val="28"/>
        </w:rPr>
      </w:pPr>
    </w:p>
    <w:p w:rsidR="00126DEA" w:rsidRDefault="00126DEA" w:rsidP="001A2539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муниципального Собрания </w:t>
      </w:r>
    </w:p>
    <w:p w:rsidR="00126DEA" w:rsidRDefault="00126DEA" w:rsidP="001A2539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С.И.Дзюбан</w:t>
      </w:r>
    </w:p>
    <w:p w:rsidR="00126DEA" w:rsidRDefault="00126DEA" w:rsidP="001A2539">
      <w:pPr>
        <w:pStyle w:val="ConsPlusTitle"/>
        <w:jc w:val="center"/>
      </w:pPr>
    </w:p>
    <w:p w:rsidR="00126DEA" w:rsidRDefault="00126DEA" w:rsidP="001A2539">
      <w:pPr>
        <w:pStyle w:val="ConsPlusTitle"/>
      </w:pPr>
    </w:p>
    <w:p w:rsidR="00126DEA" w:rsidRDefault="00126DEA" w:rsidP="001A2539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Новобурасского</w:t>
      </w:r>
    </w:p>
    <w:p w:rsidR="00126DEA" w:rsidRDefault="00126DEA" w:rsidP="001A2539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М.В.Светлов</w:t>
      </w:r>
    </w:p>
    <w:p w:rsidR="00126DEA" w:rsidRDefault="00126DEA" w:rsidP="001A2539">
      <w:pPr>
        <w:pStyle w:val="NoSpacing"/>
        <w:rPr>
          <w:b/>
          <w:sz w:val="28"/>
          <w:szCs w:val="28"/>
        </w:rPr>
      </w:pPr>
    </w:p>
    <w:p w:rsidR="00126DEA" w:rsidRDefault="00126DEA" w:rsidP="001A2539">
      <w:pPr>
        <w:pStyle w:val="NoSpacing"/>
        <w:rPr>
          <w:b/>
          <w:sz w:val="28"/>
          <w:szCs w:val="28"/>
        </w:rPr>
      </w:pPr>
    </w:p>
    <w:p w:rsidR="00126DEA" w:rsidRDefault="00126DEA" w:rsidP="001A2539">
      <w:pPr>
        <w:pStyle w:val="NoSpacing"/>
        <w:rPr>
          <w:b/>
          <w:sz w:val="28"/>
          <w:szCs w:val="28"/>
        </w:rPr>
      </w:pPr>
    </w:p>
    <w:p w:rsidR="00126DEA" w:rsidRDefault="00126DEA" w:rsidP="001A2539">
      <w:pPr>
        <w:pStyle w:val="NoSpacing"/>
        <w:rPr>
          <w:b/>
          <w:sz w:val="28"/>
          <w:szCs w:val="28"/>
        </w:rPr>
      </w:pPr>
    </w:p>
    <w:sectPr w:rsidR="00126DEA" w:rsidSect="00A347BF">
      <w:headerReference w:type="even" r:id="rId8"/>
      <w:headerReference w:type="default" r:id="rId9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DEA" w:rsidRDefault="00126DEA">
      <w:r>
        <w:separator/>
      </w:r>
    </w:p>
  </w:endnote>
  <w:endnote w:type="continuationSeparator" w:id="0">
    <w:p w:rsidR="00126DEA" w:rsidRDefault="00126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DEA" w:rsidRDefault="00126DEA">
      <w:r>
        <w:separator/>
      </w:r>
    </w:p>
  </w:footnote>
  <w:footnote w:type="continuationSeparator" w:id="0">
    <w:p w:rsidR="00126DEA" w:rsidRDefault="00126D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DEA" w:rsidRDefault="00126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26DEA" w:rsidRDefault="00126DE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DEA" w:rsidRDefault="00126DEA">
    <w:pPr>
      <w:pStyle w:val="Header"/>
      <w:framePr w:wrap="around" w:vAnchor="text" w:hAnchor="margin" w:xAlign="center" w:y="1"/>
      <w:rPr>
        <w:rStyle w:val="PageNumber"/>
      </w:rPr>
    </w:pPr>
  </w:p>
  <w:p w:rsidR="00126DEA" w:rsidRDefault="00126DEA">
    <w:pPr>
      <w:pStyle w:val="Header"/>
      <w:ind w:right="360"/>
    </w:pPr>
  </w:p>
  <w:p w:rsidR="00126DEA" w:rsidRDefault="00126D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658DB02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5A6584"/>
    <w:multiLevelType w:val="hybridMultilevel"/>
    <w:tmpl w:val="FAB202D4"/>
    <w:lvl w:ilvl="0" w:tplc="B52ABDE2">
      <w:start w:val="1"/>
      <w:numFmt w:val="decimal"/>
      <w:lvlText w:val="%1."/>
      <w:lvlJc w:val="left"/>
      <w:pPr>
        <w:ind w:left="1468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D8B2FEB"/>
    <w:multiLevelType w:val="hybridMultilevel"/>
    <w:tmpl w:val="B0B0FE92"/>
    <w:lvl w:ilvl="0" w:tplc="E6E44D2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F834F63"/>
    <w:multiLevelType w:val="hybridMultilevel"/>
    <w:tmpl w:val="9D9C077A"/>
    <w:lvl w:ilvl="0" w:tplc="178233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>
    <w:nsid w:val="1C2D180B"/>
    <w:multiLevelType w:val="hybridMultilevel"/>
    <w:tmpl w:val="95322AFA"/>
    <w:lvl w:ilvl="0" w:tplc="EC8A06F8">
      <w:start w:val="1"/>
      <w:numFmt w:val="decimal"/>
      <w:lvlText w:val="%1."/>
      <w:lvlJc w:val="left"/>
      <w:pPr>
        <w:tabs>
          <w:tab w:val="num" w:pos="1377"/>
        </w:tabs>
        <w:ind w:left="1377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25833B96"/>
    <w:multiLevelType w:val="singleLevel"/>
    <w:tmpl w:val="413614AE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6">
    <w:nsid w:val="366D2881"/>
    <w:multiLevelType w:val="hybridMultilevel"/>
    <w:tmpl w:val="990E2352"/>
    <w:lvl w:ilvl="0" w:tplc="B8D0AD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>
    <w:nsid w:val="50D83F14"/>
    <w:multiLevelType w:val="multilevel"/>
    <w:tmpl w:val="34CA9CDE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17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cs="Times New Roman" w:hint="default"/>
      </w:rPr>
    </w:lvl>
  </w:abstractNum>
  <w:abstractNum w:abstractNumId="8">
    <w:nsid w:val="6DE3736D"/>
    <w:multiLevelType w:val="hybridMultilevel"/>
    <w:tmpl w:val="09E4CE82"/>
    <w:lvl w:ilvl="0" w:tplc="C7EC345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9">
    <w:nsid w:val="73AF4876"/>
    <w:multiLevelType w:val="hybridMultilevel"/>
    <w:tmpl w:val="0AAA554E"/>
    <w:lvl w:ilvl="0" w:tplc="E6E44D26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767D71B1"/>
    <w:multiLevelType w:val="hybridMultilevel"/>
    <w:tmpl w:val="17E4D760"/>
    <w:lvl w:ilvl="0" w:tplc="E6E44D2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  <w:sz w:val="12"/>
        </w:rPr>
      </w:lvl>
    </w:lvlOverride>
  </w:num>
  <w:num w:numId="3">
    <w:abstractNumId w:val="5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4">
    <w:abstractNumId w:val="5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9"/>
  </w:num>
  <w:num w:numId="10">
    <w:abstractNumId w:val="2"/>
  </w:num>
  <w:num w:numId="11">
    <w:abstractNumId w:val="10"/>
  </w:num>
  <w:num w:numId="12">
    <w:abstractNumId w:val="7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54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BB8"/>
    <w:rsid w:val="00000D0E"/>
    <w:rsid w:val="00003430"/>
    <w:rsid w:val="0000725F"/>
    <w:rsid w:val="00010727"/>
    <w:rsid w:val="00014AB7"/>
    <w:rsid w:val="0001751A"/>
    <w:rsid w:val="0002193B"/>
    <w:rsid w:val="000306CF"/>
    <w:rsid w:val="00031FC1"/>
    <w:rsid w:val="00032B8D"/>
    <w:rsid w:val="000451E9"/>
    <w:rsid w:val="000467FA"/>
    <w:rsid w:val="00047994"/>
    <w:rsid w:val="00051F78"/>
    <w:rsid w:val="00053DF6"/>
    <w:rsid w:val="00057B32"/>
    <w:rsid w:val="00061C18"/>
    <w:rsid w:val="0006297E"/>
    <w:rsid w:val="0007378E"/>
    <w:rsid w:val="00073E3B"/>
    <w:rsid w:val="000768A8"/>
    <w:rsid w:val="00086634"/>
    <w:rsid w:val="00090E22"/>
    <w:rsid w:val="00094195"/>
    <w:rsid w:val="0009511B"/>
    <w:rsid w:val="000A0570"/>
    <w:rsid w:val="000A1C4B"/>
    <w:rsid w:val="000A3AAC"/>
    <w:rsid w:val="000A75EB"/>
    <w:rsid w:val="000B0932"/>
    <w:rsid w:val="000B1889"/>
    <w:rsid w:val="000C2083"/>
    <w:rsid w:val="000C3236"/>
    <w:rsid w:val="000C744C"/>
    <w:rsid w:val="000C7473"/>
    <w:rsid w:val="000C7A18"/>
    <w:rsid w:val="000C7E6E"/>
    <w:rsid w:val="000C7F02"/>
    <w:rsid w:val="000D118F"/>
    <w:rsid w:val="000D396C"/>
    <w:rsid w:val="000D6137"/>
    <w:rsid w:val="000D75CE"/>
    <w:rsid w:val="000E0230"/>
    <w:rsid w:val="000E1E42"/>
    <w:rsid w:val="000E54BC"/>
    <w:rsid w:val="000E55A2"/>
    <w:rsid w:val="000E575E"/>
    <w:rsid w:val="000E5C5A"/>
    <w:rsid w:val="000E7366"/>
    <w:rsid w:val="000F1B1A"/>
    <w:rsid w:val="000F39F6"/>
    <w:rsid w:val="000F3DE7"/>
    <w:rsid w:val="000F4804"/>
    <w:rsid w:val="000F5494"/>
    <w:rsid w:val="00100BCD"/>
    <w:rsid w:val="00101496"/>
    <w:rsid w:val="0010440B"/>
    <w:rsid w:val="0010451E"/>
    <w:rsid w:val="00104E46"/>
    <w:rsid w:val="00105A9E"/>
    <w:rsid w:val="00106FCA"/>
    <w:rsid w:val="00107FF8"/>
    <w:rsid w:val="0011447B"/>
    <w:rsid w:val="001172F1"/>
    <w:rsid w:val="001215CB"/>
    <w:rsid w:val="001260DA"/>
    <w:rsid w:val="00126307"/>
    <w:rsid w:val="00126DEA"/>
    <w:rsid w:val="00131163"/>
    <w:rsid w:val="00131E31"/>
    <w:rsid w:val="0013424E"/>
    <w:rsid w:val="0013565D"/>
    <w:rsid w:val="00136D22"/>
    <w:rsid w:val="00143DBE"/>
    <w:rsid w:val="00144073"/>
    <w:rsid w:val="00144841"/>
    <w:rsid w:val="001456EE"/>
    <w:rsid w:val="001558E0"/>
    <w:rsid w:val="001561D3"/>
    <w:rsid w:val="00157682"/>
    <w:rsid w:val="0016016B"/>
    <w:rsid w:val="001644ED"/>
    <w:rsid w:val="00164AEA"/>
    <w:rsid w:val="00167D8F"/>
    <w:rsid w:val="00172E5B"/>
    <w:rsid w:val="00186A97"/>
    <w:rsid w:val="00187242"/>
    <w:rsid w:val="00187BCD"/>
    <w:rsid w:val="00191E70"/>
    <w:rsid w:val="001946FC"/>
    <w:rsid w:val="00196A4F"/>
    <w:rsid w:val="001A2539"/>
    <w:rsid w:val="001A32AC"/>
    <w:rsid w:val="001A3B02"/>
    <w:rsid w:val="001A44CF"/>
    <w:rsid w:val="001A7DCB"/>
    <w:rsid w:val="001B0B90"/>
    <w:rsid w:val="001B1ED0"/>
    <w:rsid w:val="001B312C"/>
    <w:rsid w:val="001B3976"/>
    <w:rsid w:val="001B46AF"/>
    <w:rsid w:val="001B4BEF"/>
    <w:rsid w:val="001B5EBA"/>
    <w:rsid w:val="001C447C"/>
    <w:rsid w:val="001D2391"/>
    <w:rsid w:val="001D377C"/>
    <w:rsid w:val="001D4765"/>
    <w:rsid w:val="001D62A9"/>
    <w:rsid w:val="001E2A35"/>
    <w:rsid w:val="001E3D2A"/>
    <w:rsid w:val="001E3F88"/>
    <w:rsid w:val="001E5445"/>
    <w:rsid w:val="001F0A40"/>
    <w:rsid w:val="001F136E"/>
    <w:rsid w:val="001F4D67"/>
    <w:rsid w:val="001F63B6"/>
    <w:rsid w:val="001F65D5"/>
    <w:rsid w:val="002040B8"/>
    <w:rsid w:val="00213DBF"/>
    <w:rsid w:val="00213F76"/>
    <w:rsid w:val="002202B3"/>
    <w:rsid w:val="00222A33"/>
    <w:rsid w:val="002242A0"/>
    <w:rsid w:val="00226143"/>
    <w:rsid w:val="00232055"/>
    <w:rsid w:val="0023305A"/>
    <w:rsid w:val="002350A8"/>
    <w:rsid w:val="002363E6"/>
    <w:rsid w:val="0023754A"/>
    <w:rsid w:val="0023758B"/>
    <w:rsid w:val="00237B46"/>
    <w:rsid w:val="00243C08"/>
    <w:rsid w:val="002459D7"/>
    <w:rsid w:val="00247A2F"/>
    <w:rsid w:val="0025145B"/>
    <w:rsid w:val="002514DF"/>
    <w:rsid w:val="00253488"/>
    <w:rsid w:val="00254209"/>
    <w:rsid w:val="00255803"/>
    <w:rsid w:val="00260280"/>
    <w:rsid w:val="002624CC"/>
    <w:rsid w:val="00262D0B"/>
    <w:rsid w:val="002638D0"/>
    <w:rsid w:val="0026446E"/>
    <w:rsid w:val="00264CEE"/>
    <w:rsid w:val="00271166"/>
    <w:rsid w:val="00271563"/>
    <w:rsid w:val="00271A0D"/>
    <w:rsid w:val="00271D59"/>
    <w:rsid w:val="002722D9"/>
    <w:rsid w:val="002733CA"/>
    <w:rsid w:val="00277AF3"/>
    <w:rsid w:val="00280866"/>
    <w:rsid w:val="002842C7"/>
    <w:rsid w:val="00284DB5"/>
    <w:rsid w:val="00287EAF"/>
    <w:rsid w:val="00291081"/>
    <w:rsid w:val="00291CB9"/>
    <w:rsid w:val="00294F75"/>
    <w:rsid w:val="002A04F0"/>
    <w:rsid w:val="002A26C8"/>
    <w:rsid w:val="002A348E"/>
    <w:rsid w:val="002A456F"/>
    <w:rsid w:val="002A5274"/>
    <w:rsid w:val="002A7392"/>
    <w:rsid w:val="002A7BAB"/>
    <w:rsid w:val="002B5F93"/>
    <w:rsid w:val="002C1672"/>
    <w:rsid w:val="002C6733"/>
    <w:rsid w:val="002D13AA"/>
    <w:rsid w:val="002D68F7"/>
    <w:rsid w:val="002E62EE"/>
    <w:rsid w:val="002E7C8B"/>
    <w:rsid w:val="002F1655"/>
    <w:rsid w:val="002F3D61"/>
    <w:rsid w:val="002F59F1"/>
    <w:rsid w:val="003017E2"/>
    <w:rsid w:val="003101A8"/>
    <w:rsid w:val="00312FB5"/>
    <w:rsid w:val="00313804"/>
    <w:rsid w:val="00314E20"/>
    <w:rsid w:val="00325658"/>
    <w:rsid w:val="0033150A"/>
    <w:rsid w:val="0033240D"/>
    <w:rsid w:val="003349F6"/>
    <w:rsid w:val="003363D3"/>
    <w:rsid w:val="00336DEC"/>
    <w:rsid w:val="00337FBF"/>
    <w:rsid w:val="0034161E"/>
    <w:rsid w:val="003438FB"/>
    <w:rsid w:val="00345083"/>
    <w:rsid w:val="00347FBC"/>
    <w:rsid w:val="00350330"/>
    <w:rsid w:val="00351453"/>
    <w:rsid w:val="00354388"/>
    <w:rsid w:val="00355531"/>
    <w:rsid w:val="00355B50"/>
    <w:rsid w:val="003569DD"/>
    <w:rsid w:val="00361195"/>
    <w:rsid w:val="00364387"/>
    <w:rsid w:val="00366D0E"/>
    <w:rsid w:val="003677DE"/>
    <w:rsid w:val="00374ED4"/>
    <w:rsid w:val="0037513E"/>
    <w:rsid w:val="00375541"/>
    <w:rsid w:val="003766E3"/>
    <w:rsid w:val="00380A02"/>
    <w:rsid w:val="00386A81"/>
    <w:rsid w:val="00390AD9"/>
    <w:rsid w:val="00393D61"/>
    <w:rsid w:val="00396CCF"/>
    <w:rsid w:val="00397E9F"/>
    <w:rsid w:val="003A1540"/>
    <w:rsid w:val="003B0504"/>
    <w:rsid w:val="003B1D2D"/>
    <w:rsid w:val="003C4282"/>
    <w:rsid w:val="003D11D5"/>
    <w:rsid w:val="003E0897"/>
    <w:rsid w:val="003E2A20"/>
    <w:rsid w:val="003E5BB0"/>
    <w:rsid w:val="003E5D92"/>
    <w:rsid w:val="003F12DC"/>
    <w:rsid w:val="003F2092"/>
    <w:rsid w:val="003F5B70"/>
    <w:rsid w:val="00402B79"/>
    <w:rsid w:val="00403E81"/>
    <w:rsid w:val="00404CFD"/>
    <w:rsid w:val="00404EFE"/>
    <w:rsid w:val="004056BC"/>
    <w:rsid w:val="004072E4"/>
    <w:rsid w:val="004107EC"/>
    <w:rsid w:val="00410FEC"/>
    <w:rsid w:val="00417282"/>
    <w:rsid w:val="0041776F"/>
    <w:rsid w:val="00417991"/>
    <w:rsid w:val="004206E3"/>
    <w:rsid w:val="0042104E"/>
    <w:rsid w:val="00436C27"/>
    <w:rsid w:val="0043732F"/>
    <w:rsid w:val="0044085B"/>
    <w:rsid w:val="00443DCA"/>
    <w:rsid w:val="0044519E"/>
    <w:rsid w:val="00445375"/>
    <w:rsid w:val="004470D6"/>
    <w:rsid w:val="004479F2"/>
    <w:rsid w:val="004552B5"/>
    <w:rsid w:val="00457A78"/>
    <w:rsid w:val="00463855"/>
    <w:rsid w:val="00463FBE"/>
    <w:rsid w:val="004678F0"/>
    <w:rsid w:val="004709E3"/>
    <w:rsid w:val="004710F4"/>
    <w:rsid w:val="00474F9B"/>
    <w:rsid w:val="00480EFB"/>
    <w:rsid w:val="00481994"/>
    <w:rsid w:val="00484FFD"/>
    <w:rsid w:val="004853DC"/>
    <w:rsid w:val="0049067C"/>
    <w:rsid w:val="00490796"/>
    <w:rsid w:val="00495983"/>
    <w:rsid w:val="004A087F"/>
    <w:rsid w:val="004A286B"/>
    <w:rsid w:val="004A7DDC"/>
    <w:rsid w:val="004B0051"/>
    <w:rsid w:val="004B0767"/>
    <w:rsid w:val="004B1A97"/>
    <w:rsid w:val="004C03B3"/>
    <w:rsid w:val="004C2BE2"/>
    <w:rsid w:val="004C5053"/>
    <w:rsid w:val="004C7CFE"/>
    <w:rsid w:val="004D4B79"/>
    <w:rsid w:val="004D50F5"/>
    <w:rsid w:val="004D536F"/>
    <w:rsid w:val="004E3035"/>
    <w:rsid w:val="004E31D5"/>
    <w:rsid w:val="004E3AA3"/>
    <w:rsid w:val="004E40DE"/>
    <w:rsid w:val="004E4698"/>
    <w:rsid w:val="004E569A"/>
    <w:rsid w:val="004F2A80"/>
    <w:rsid w:val="004F423C"/>
    <w:rsid w:val="004F5303"/>
    <w:rsid w:val="004F6B23"/>
    <w:rsid w:val="004F7614"/>
    <w:rsid w:val="00503236"/>
    <w:rsid w:val="005036F6"/>
    <w:rsid w:val="00511AAD"/>
    <w:rsid w:val="005151DA"/>
    <w:rsid w:val="00516732"/>
    <w:rsid w:val="00517E71"/>
    <w:rsid w:val="005201F4"/>
    <w:rsid w:val="00520793"/>
    <w:rsid w:val="00523AF3"/>
    <w:rsid w:val="00525218"/>
    <w:rsid w:val="00525834"/>
    <w:rsid w:val="00530553"/>
    <w:rsid w:val="00530780"/>
    <w:rsid w:val="005368BC"/>
    <w:rsid w:val="00536B92"/>
    <w:rsid w:val="005451E3"/>
    <w:rsid w:val="00550A5E"/>
    <w:rsid w:val="005617A1"/>
    <w:rsid w:val="00564E5A"/>
    <w:rsid w:val="0056676D"/>
    <w:rsid w:val="00570610"/>
    <w:rsid w:val="00575EF0"/>
    <w:rsid w:val="005879D0"/>
    <w:rsid w:val="005A0A33"/>
    <w:rsid w:val="005A166B"/>
    <w:rsid w:val="005A25BE"/>
    <w:rsid w:val="005A56FE"/>
    <w:rsid w:val="005B283D"/>
    <w:rsid w:val="005B4024"/>
    <w:rsid w:val="005B43B0"/>
    <w:rsid w:val="005B497B"/>
    <w:rsid w:val="005B52BC"/>
    <w:rsid w:val="005C140B"/>
    <w:rsid w:val="005C156F"/>
    <w:rsid w:val="005C293D"/>
    <w:rsid w:val="005C3ABE"/>
    <w:rsid w:val="005C480C"/>
    <w:rsid w:val="005C6BDE"/>
    <w:rsid w:val="005D02A2"/>
    <w:rsid w:val="005D032E"/>
    <w:rsid w:val="005D18B4"/>
    <w:rsid w:val="005D26E0"/>
    <w:rsid w:val="005D3F04"/>
    <w:rsid w:val="005E0D91"/>
    <w:rsid w:val="005E1E3A"/>
    <w:rsid w:val="005E2D93"/>
    <w:rsid w:val="005E4510"/>
    <w:rsid w:val="005E48FC"/>
    <w:rsid w:val="005E6266"/>
    <w:rsid w:val="005F0425"/>
    <w:rsid w:val="005F2BFD"/>
    <w:rsid w:val="005F34EB"/>
    <w:rsid w:val="005F5091"/>
    <w:rsid w:val="005F60B0"/>
    <w:rsid w:val="005F61DD"/>
    <w:rsid w:val="0060015E"/>
    <w:rsid w:val="0060145B"/>
    <w:rsid w:val="00602ABD"/>
    <w:rsid w:val="0060313E"/>
    <w:rsid w:val="00603204"/>
    <w:rsid w:val="00604E2C"/>
    <w:rsid w:val="006055BA"/>
    <w:rsid w:val="006161D3"/>
    <w:rsid w:val="00616684"/>
    <w:rsid w:val="00620567"/>
    <w:rsid w:val="00623089"/>
    <w:rsid w:val="0062494E"/>
    <w:rsid w:val="0062515B"/>
    <w:rsid w:val="0063248D"/>
    <w:rsid w:val="00634636"/>
    <w:rsid w:val="006351EE"/>
    <w:rsid w:val="00636002"/>
    <w:rsid w:val="00636B20"/>
    <w:rsid w:val="00640288"/>
    <w:rsid w:val="006414FB"/>
    <w:rsid w:val="006422D7"/>
    <w:rsid w:val="0064439A"/>
    <w:rsid w:val="00651C99"/>
    <w:rsid w:val="00652CF9"/>
    <w:rsid w:val="00653C2C"/>
    <w:rsid w:val="0066169C"/>
    <w:rsid w:val="006633B1"/>
    <w:rsid w:val="00664EAC"/>
    <w:rsid w:val="006652E1"/>
    <w:rsid w:val="00665E29"/>
    <w:rsid w:val="00667074"/>
    <w:rsid w:val="0066762B"/>
    <w:rsid w:val="00672765"/>
    <w:rsid w:val="00673C47"/>
    <w:rsid w:val="00675FDD"/>
    <w:rsid w:val="006762AC"/>
    <w:rsid w:val="00676FFB"/>
    <w:rsid w:val="006776C7"/>
    <w:rsid w:val="00682A64"/>
    <w:rsid w:val="0068416A"/>
    <w:rsid w:val="0068497A"/>
    <w:rsid w:val="00685C4B"/>
    <w:rsid w:val="00690D65"/>
    <w:rsid w:val="006919C2"/>
    <w:rsid w:val="00693972"/>
    <w:rsid w:val="0069519E"/>
    <w:rsid w:val="006A1727"/>
    <w:rsid w:val="006A1EF3"/>
    <w:rsid w:val="006A2C40"/>
    <w:rsid w:val="006A4F7F"/>
    <w:rsid w:val="006A71B6"/>
    <w:rsid w:val="006B021F"/>
    <w:rsid w:val="006B1D45"/>
    <w:rsid w:val="006B3F1B"/>
    <w:rsid w:val="006B52A4"/>
    <w:rsid w:val="006B5A3C"/>
    <w:rsid w:val="006B5A6C"/>
    <w:rsid w:val="006B5C97"/>
    <w:rsid w:val="006B6A08"/>
    <w:rsid w:val="006D0C5E"/>
    <w:rsid w:val="006D45FC"/>
    <w:rsid w:val="006D53C4"/>
    <w:rsid w:val="006D7B96"/>
    <w:rsid w:val="006F7120"/>
    <w:rsid w:val="006F75B1"/>
    <w:rsid w:val="0070152F"/>
    <w:rsid w:val="007033CE"/>
    <w:rsid w:val="00705D78"/>
    <w:rsid w:val="00706D65"/>
    <w:rsid w:val="0071321B"/>
    <w:rsid w:val="00715E8A"/>
    <w:rsid w:val="00721837"/>
    <w:rsid w:val="00721FDA"/>
    <w:rsid w:val="007223DB"/>
    <w:rsid w:val="00724E7B"/>
    <w:rsid w:val="00732477"/>
    <w:rsid w:val="00733745"/>
    <w:rsid w:val="00736206"/>
    <w:rsid w:val="00736573"/>
    <w:rsid w:val="00742ADF"/>
    <w:rsid w:val="007440C7"/>
    <w:rsid w:val="007445E2"/>
    <w:rsid w:val="00745357"/>
    <w:rsid w:val="007533B8"/>
    <w:rsid w:val="007542B1"/>
    <w:rsid w:val="00757646"/>
    <w:rsid w:val="0075780C"/>
    <w:rsid w:val="00762947"/>
    <w:rsid w:val="0076447D"/>
    <w:rsid w:val="0077146C"/>
    <w:rsid w:val="007749C2"/>
    <w:rsid w:val="00781126"/>
    <w:rsid w:val="00784A29"/>
    <w:rsid w:val="00785C7A"/>
    <w:rsid w:val="00786466"/>
    <w:rsid w:val="00787F0D"/>
    <w:rsid w:val="007930EA"/>
    <w:rsid w:val="007944FE"/>
    <w:rsid w:val="0079450E"/>
    <w:rsid w:val="00795FD9"/>
    <w:rsid w:val="007A05CF"/>
    <w:rsid w:val="007A1E4F"/>
    <w:rsid w:val="007A4D60"/>
    <w:rsid w:val="007A5DE9"/>
    <w:rsid w:val="007B5810"/>
    <w:rsid w:val="007C0A89"/>
    <w:rsid w:val="007C0F62"/>
    <w:rsid w:val="007C1BB2"/>
    <w:rsid w:val="007C271A"/>
    <w:rsid w:val="007C68C9"/>
    <w:rsid w:val="007C6FBA"/>
    <w:rsid w:val="007D1D1F"/>
    <w:rsid w:val="007D1E5C"/>
    <w:rsid w:val="007D2AFB"/>
    <w:rsid w:val="007D2C72"/>
    <w:rsid w:val="007D3BB8"/>
    <w:rsid w:val="007E2A51"/>
    <w:rsid w:val="007E64BC"/>
    <w:rsid w:val="007E7068"/>
    <w:rsid w:val="007F0F01"/>
    <w:rsid w:val="007F45AB"/>
    <w:rsid w:val="007F4858"/>
    <w:rsid w:val="007F4F20"/>
    <w:rsid w:val="007F631D"/>
    <w:rsid w:val="007F7A58"/>
    <w:rsid w:val="0080409A"/>
    <w:rsid w:val="0080561F"/>
    <w:rsid w:val="00805B6F"/>
    <w:rsid w:val="00805C63"/>
    <w:rsid w:val="00807147"/>
    <w:rsid w:val="0080759B"/>
    <w:rsid w:val="00810EA7"/>
    <w:rsid w:val="00810EE1"/>
    <w:rsid w:val="00810FDE"/>
    <w:rsid w:val="00811A3A"/>
    <w:rsid w:val="00812380"/>
    <w:rsid w:val="00812E0A"/>
    <w:rsid w:val="00814C2B"/>
    <w:rsid w:val="00815AAE"/>
    <w:rsid w:val="00831A98"/>
    <w:rsid w:val="0083309D"/>
    <w:rsid w:val="0083508D"/>
    <w:rsid w:val="008435C6"/>
    <w:rsid w:val="00843787"/>
    <w:rsid w:val="00845190"/>
    <w:rsid w:val="00846F98"/>
    <w:rsid w:val="00847CD4"/>
    <w:rsid w:val="00857719"/>
    <w:rsid w:val="00857981"/>
    <w:rsid w:val="0086219E"/>
    <w:rsid w:val="00864DBD"/>
    <w:rsid w:val="00872F2C"/>
    <w:rsid w:val="00873584"/>
    <w:rsid w:val="00873688"/>
    <w:rsid w:val="008770EA"/>
    <w:rsid w:val="00877B61"/>
    <w:rsid w:val="008849D3"/>
    <w:rsid w:val="00885D60"/>
    <w:rsid w:val="00886335"/>
    <w:rsid w:val="00886AA0"/>
    <w:rsid w:val="00886D55"/>
    <w:rsid w:val="00896A36"/>
    <w:rsid w:val="00896E3A"/>
    <w:rsid w:val="008A12E0"/>
    <w:rsid w:val="008A3C4C"/>
    <w:rsid w:val="008A3FE2"/>
    <w:rsid w:val="008A5066"/>
    <w:rsid w:val="008A5E86"/>
    <w:rsid w:val="008A654E"/>
    <w:rsid w:val="008A714C"/>
    <w:rsid w:val="008B44F9"/>
    <w:rsid w:val="008C128B"/>
    <w:rsid w:val="008C1ABC"/>
    <w:rsid w:val="008C5839"/>
    <w:rsid w:val="008C59A7"/>
    <w:rsid w:val="008C7DF4"/>
    <w:rsid w:val="008D0CDB"/>
    <w:rsid w:val="008D3A0D"/>
    <w:rsid w:val="008D46CB"/>
    <w:rsid w:val="008E093A"/>
    <w:rsid w:val="008E203C"/>
    <w:rsid w:val="008E3B7B"/>
    <w:rsid w:val="008E57D5"/>
    <w:rsid w:val="008F059C"/>
    <w:rsid w:val="008F0BDC"/>
    <w:rsid w:val="008F2F0C"/>
    <w:rsid w:val="008F439F"/>
    <w:rsid w:val="008F534D"/>
    <w:rsid w:val="008F5F02"/>
    <w:rsid w:val="008F6BA7"/>
    <w:rsid w:val="00901AF6"/>
    <w:rsid w:val="00901DB2"/>
    <w:rsid w:val="0091398B"/>
    <w:rsid w:val="009140F4"/>
    <w:rsid w:val="00914738"/>
    <w:rsid w:val="00916276"/>
    <w:rsid w:val="0092218C"/>
    <w:rsid w:val="009234CA"/>
    <w:rsid w:val="00923516"/>
    <w:rsid w:val="0092492C"/>
    <w:rsid w:val="00924DCD"/>
    <w:rsid w:val="0092518C"/>
    <w:rsid w:val="00925F7B"/>
    <w:rsid w:val="00930BF7"/>
    <w:rsid w:val="00930E99"/>
    <w:rsid w:val="009318E4"/>
    <w:rsid w:val="00933436"/>
    <w:rsid w:val="00937D57"/>
    <w:rsid w:val="00942F05"/>
    <w:rsid w:val="00944B66"/>
    <w:rsid w:val="00945215"/>
    <w:rsid w:val="00946901"/>
    <w:rsid w:val="00947B9B"/>
    <w:rsid w:val="009507A1"/>
    <w:rsid w:val="009507EE"/>
    <w:rsid w:val="00956989"/>
    <w:rsid w:val="0095782D"/>
    <w:rsid w:val="00963E6E"/>
    <w:rsid w:val="00965106"/>
    <w:rsid w:val="009660F4"/>
    <w:rsid w:val="009720CA"/>
    <w:rsid w:val="009730EF"/>
    <w:rsid w:val="00973599"/>
    <w:rsid w:val="00973F46"/>
    <w:rsid w:val="009747A5"/>
    <w:rsid w:val="009757AD"/>
    <w:rsid w:val="009815E7"/>
    <w:rsid w:val="00982F88"/>
    <w:rsid w:val="009847FA"/>
    <w:rsid w:val="00991C51"/>
    <w:rsid w:val="00992CDF"/>
    <w:rsid w:val="009936AC"/>
    <w:rsid w:val="0099524B"/>
    <w:rsid w:val="00995312"/>
    <w:rsid w:val="009A00BC"/>
    <w:rsid w:val="009A1A83"/>
    <w:rsid w:val="009B0D20"/>
    <w:rsid w:val="009B242B"/>
    <w:rsid w:val="009B29FE"/>
    <w:rsid w:val="009B2C03"/>
    <w:rsid w:val="009B4168"/>
    <w:rsid w:val="009B5E74"/>
    <w:rsid w:val="009B6CAE"/>
    <w:rsid w:val="009C2A86"/>
    <w:rsid w:val="009C6E3A"/>
    <w:rsid w:val="009D0C1A"/>
    <w:rsid w:val="009D0D20"/>
    <w:rsid w:val="009D115F"/>
    <w:rsid w:val="009D1B0A"/>
    <w:rsid w:val="009D2BF8"/>
    <w:rsid w:val="009D68A7"/>
    <w:rsid w:val="009E5D28"/>
    <w:rsid w:val="009F1EE7"/>
    <w:rsid w:val="009F5E3A"/>
    <w:rsid w:val="00A000A6"/>
    <w:rsid w:val="00A0361A"/>
    <w:rsid w:val="00A052FE"/>
    <w:rsid w:val="00A075B7"/>
    <w:rsid w:val="00A106F3"/>
    <w:rsid w:val="00A1363B"/>
    <w:rsid w:val="00A15890"/>
    <w:rsid w:val="00A1796E"/>
    <w:rsid w:val="00A2013E"/>
    <w:rsid w:val="00A24E55"/>
    <w:rsid w:val="00A276AF"/>
    <w:rsid w:val="00A31859"/>
    <w:rsid w:val="00A333D5"/>
    <w:rsid w:val="00A347BF"/>
    <w:rsid w:val="00A353C9"/>
    <w:rsid w:val="00A367B6"/>
    <w:rsid w:val="00A401FC"/>
    <w:rsid w:val="00A43F80"/>
    <w:rsid w:val="00A453E2"/>
    <w:rsid w:val="00A52D25"/>
    <w:rsid w:val="00A540A4"/>
    <w:rsid w:val="00A552D7"/>
    <w:rsid w:val="00A5624C"/>
    <w:rsid w:val="00A6108E"/>
    <w:rsid w:val="00A626AF"/>
    <w:rsid w:val="00A65A11"/>
    <w:rsid w:val="00A7060A"/>
    <w:rsid w:val="00A7660D"/>
    <w:rsid w:val="00A77915"/>
    <w:rsid w:val="00A82470"/>
    <w:rsid w:val="00A86748"/>
    <w:rsid w:val="00A87DBB"/>
    <w:rsid w:val="00A908BF"/>
    <w:rsid w:val="00A933C4"/>
    <w:rsid w:val="00A93839"/>
    <w:rsid w:val="00A967F2"/>
    <w:rsid w:val="00A971A1"/>
    <w:rsid w:val="00AA1724"/>
    <w:rsid w:val="00AA1E12"/>
    <w:rsid w:val="00AA6BCC"/>
    <w:rsid w:val="00AB287E"/>
    <w:rsid w:val="00AB3D5E"/>
    <w:rsid w:val="00AB4406"/>
    <w:rsid w:val="00AB5A2B"/>
    <w:rsid w:val="00AB7B87"/>
    <w:rsid w:val="00AC4A68"/>
    <w:rsid w:val="00AC5BE3"/>
    <w:rsid w:val="00AD09F2"/>
    <w:rsid w:val="00AD0F8D"/>
    <w:rsid w:val="00AD1D8B"/>
    <w:rsid w:val="00AD3021"/>
    <w:rsid w:val="00AD31E0"/>
    <w:rsid w:val="00AD37A0"/>
    <w:rsid w:val="00AD5061"/>
    <w:rsid w:val="00AE11BF"/>
    <w:rsid w:val="00AE26C7"/>
    <w:rsid w:val="00AE2C69"/>
    <w:rsid w:val="00AE3673"/>
    <w:rsid w:val="00AF16D3"/>
    <w:rsid w:val="00AF6BD8"/>
    <w:rsid w:val="00AF7BB7"/>
    <w:rsid w:val="00B02D7A"/>
    <w:rsid w:val="00B06CED"/>
    <w:rsid w:val="00B14372"/>
    <w:rsid w:val="00B15910"/>
    <w:rsid w:val="00B20F26"/>
    <w:rsid w:val="00B27D4E"/>
    <w:rsid w:val="00B31D3F"/>
    <w:rsid w:val="00B32098"/>
    <w:rsid w:val="00B35BE5"/>
    <w:rsid w:val="00B35D4B"/>
    <w:rsid w:val="00B35F15"/>
    <w:rsid w:val="00B366BE"/>
    <w:rsid w:val="00B370B6"/>
    <w:rsid w:val="00B41B36"/>
    <w:rsid w:val="00B4578C"/>
    <w:rsid w:val="00B53CEC"/>
    <w:rsid w:val="00B57B6A"/>
    <w:rsid w:val="00B57EA2"/>
    <w:rsid w:val="00B66751"/>
    <w:rsid w:val="00B72B8A"/>
    <w:rsid w:val="00B753BC"/>
    <w:rsid w:val="00B762EB"/>
    <w:rsid w:val="00B77368"/>
    <w:rsid w:val="00B83590"/>
    <w:rsid w:val="00B8437F"/>
    <w:rsid w:val="00B846D7"/>
    <w:rsid w:val="00B865B9"/>
    <w:rsid w:val="00B91C04"/>
    <w:rsid w:val="00B956CA"/>
    <w:rsid w:val="00B969E3"/>
    <w:rsid w:val="00B97227"/>
    <w:rsid w:val="00BA121C"/>
    <w:rsid w:val="00BA25BA"/>
    <w:rsid w:val="00BA5012"/>
    <w:rsid w:val="00BA644C"/>
    <w:rsid w:val="00BA73FB"/>
    <w:rsid w:val="00BA77FC"/>
    <w:rsid w:val="00BB0C37"/>
    <w:rsid w:val="00BB2C98"/>
    <w:rsid w:val="00BB63D7"/>
    <w:rsid w:val="00BC0CEF"/>
    <w:rsid w:val="00BC0F60"/>
    <w:rsid w:val="00BC5EA5"/>
    <w:rsid w:val="00BC67B0"/>
    <w:rsid w:val="00BC7ADD"/>
    <w:rsid w:val="00BD0270"/>
    <w:rsid w:val="00BD1A4E"/>
    <w:rsid w:val="00BD4A05"/>
    <w:rsid w:val="00BD4E0B"/>
    <w:rsid w:val="00BD6388"/>
    <w:rsid w:val="00BE01F6"/>
    <w:rsid w:val="00BE1DD2"/>
    <w:rsid w:val="00BE2DAB"/>
    <w:rsid w:val="00BE4268"/>
    <w:rsid w:val="00BE43ED"/>
    <w:rsid w:val="00BE50DB"/>
    <w:rsid w:val="00BE6C0F"/>
    <w:rsid w:val="00BE7DE2"/>
    <w:rsid w:val="00BF051E"/>
    <w:rsid w:val="00BF1D45"/>
    <w:rsid w:val="00BF1D7B"/>
    <w:rsid w:val="00BF1E63"/>
    <w:rsid w:val="00BF210F"/>
    <w:rsid w:val="00BF42AC"/>
    <w:rsid w:val="00BF4B6B"/>
    <w:rsid w:val="00C037AA"/>
    <w:rsid w:val="00C13618"/>
    <w:rsid w:val="00C138C2"/>
    <w:rsid w:val="00C14905"/>
    <w:rsid w:val="00C163CF"/>
    <w:rsid w:val="00C20F45"/>
    <w:rsid w:val="00C210BA"/>
    <w:rsid w:val="00C2318C"/>
    <w:rsid w:val="00C23AE8"/>
    <w:rsid w:val="00C57B19"/>
    <w:rsid w:val="00C60094"/>
    <w:rsid w:val="00C63DDC"/>
    <w:rsid w:val="00C678E3"/>
    <w:rsid w:val="00C70CEE"/>
    <w:rsid w:val="00C71387"/>
    <w:rsid w:val="00C7320F"/>
    <w:rsid w:val="00C74829"/>
    <w:rsid w:val="00C75BE2"/>
    <w:rsid w:val="00C76457"/>
    <w:rsid w:val="00C80F91"/>
    <w:rsid w:val="00C81B3E"/>
    <w:rsid w:val="00C81D19"/>
    <w:rsid w:val="00C821AE"/>
    <w:rsid w:val="00C8567B"/>
    <w:rsid w:val="00C87259"/>
    <w:rsid w:val="00C905B2"/>
    <w:rsid w:val="00C92530"/>
    <w:rsid w:val="00C92D3F"/>
    <w:rsid w:val="00C92E00"/>
    <w:rsid w:val="00CA038A"/>
    <w:rsid w:val="00CA5C98"/>
    <w:rsid w:val="00CA6A26"/>
    <w:rsid w:val="00CA7A80"/>
    <w:rsid w:val="00CB7685"/>
    <w:rsid w:val="00CC12FD"/>
    <w:rsid w:val="00CC13E8"/>
    <w:rsid w:val="00CC1F9D"/>
    <w:rsid w:val="00CC2A1E"/>
    <w:rsid w:val="00CC6526"/>
    <w:rsid w:val="00CD2E8A"/>
    <w:rsid w:val="00CD4612"/>
    <w:rsid w:val="00CD6AF7"/>
    <w:rsid w:val="00CD75A0"/>
    <w:rsid w:val="00CD7C23"/>
    <w:rsid w:val="00CE08CF"/>
    <w:rsid w:val="00CE1418"/>
    <w:rsid w:val="00CE29A4"/>
    <w:rsid w:val="00CE3031"/>
    <w:rsid w:val="00CE6CE0"/>
    <w:rsid w:val="00CF02B7"/>
    <w:rsid w:val="00CF1B22"/>
    <w:rsid w:val="00CF21F0"/>
    <w:rsid w:val="00CF295D"/>
    <w:rsid w:val="00CF53D0"/>
    <w:rsid w:val="00CF7A70"/>
    <w:rsid w:val="00D02D73"/>
    <w:rsid w:val="00D04E95"/>
    <w:rsid w:val="00D107C0"/>
    <w:rsid w:val="00D206E3"/>
    <w:rsid w:val="00D209A9"/>
    <w:rsid w:val="00D25A6B"/>
    <w:rsid w:val="00D2645B"/>
    <w:rsid w:val="00D27321"/>
    <w:rsid w:val="00D36A4A"/>
    <w:rsid w:val="00D424A3"/>
    <w:rsid w:val="00D4429C"/>
    <w:rsid w:val="00D461F0"/>
    <w:rsid w:val="00D4741B"/>
    <w:rsid w:val="00D47AEC"/>
    <w:rsid w:val="00D47C88"/>
    <w:rsid w:val="00D5081B"/>
    <w:rsid w:val="00D5398D"/>
    <w:rsid w:val="00D55CFB"/>
    <w:rsid w:val="00D57F7E"/>
    <w:rsid w:val="00D62146"/>
    <w:rsid w:val="00D674D5"/>
    <w:rsid w:val="00D67671"/>
    <w:rsid w:val="00D70E37"/>
    <w:rsid w:val="00D8197A"/>
    <w:rsid w:val="00D83E50"/>
    <w:rsid w:val="00D859F2"/>
    <w:rsid w:val="00D91A7F"/>
    <w:rsid w:val="00D944F5"/>
    <w:rsid w:val="00D94693"/>
    <w:rsid w:val="00DA09E4"/>
    <w:rsid w:val="00DA139D"/>
    <w:rsid w:val="00DA1CAE"/>
    <w:rsid w:val="00DA3C7C"/>
    <w:rsid w:val="00DB0B76"/>
    <w:rsid w:val="00DB1E48"/>
    <w:rsid w:val="00DB2839"/>
    <w:rsid w:val="00DB574B"/>
    <w:rsid w:val="00DB58F6"/>
    <w:rsid w:val="00DB6B57"/>
    <w:rsid w:val="00DC3D31"/>
    <w:rsid w:val="00DC5661"/>
    <w:rsid w:val="00DC5DD8"/>
    <w:rsid w:val="00DD0A95"/>
    <w:rsid w:val="00DD17AA"/>
    <w:rsid w:val="00DD1AFA"/>
    <w:rsid w:val="00DD2DDD"/>
    <w:rsid w:val="00DD31F2"/>
    <w:rsid w:val="00DD6CF1"/>
    <w:rsid w:val="00DD7CE6"/>
    <w:rsid w:val="00DE3D8B"/>
    <w:rsid w:val="00DE6D8E"/>
    <w:rsid w:val="00DF33FC"/>
    <w:rsid w:val="00DF5D1E"/>
    <w:rsid w:val="00DF788B"/>
    <w:rsid w:val="00E0019C"/>
    <w:rsid w:val="00E00417"/>
    <w:rsid w:val="00E010E5"/>
    <w:rsid w:val="00E029E8"/>
    <w:rsid w:val="00E0406F"/>
    <w:rsid w:val="00E065EC"/>
    <w:rsid w:val="00E06F70"/>
    <w:rsid w:val="00E10B6F"/>
    <w:rsid w:val="00E155D0"/>
    <w:rsid w:val="00E1681D"/>
    <w:rsid w:val="00E2058F"/>
    <w:rsid w:val="00E217AE"/>
    <w:rsid w:val="00E248DA"/>
    <w:rsid w:val="00E24B21"/>
    <w:rsid w:val="00E24E9D"/>
    <w:rsid w:val="00E274EA"/>
    <w:rsid w:val="00E32ABF"/>
    <w:rsid w:val="00E354C4"/>
    <w:rsid w:val="00E37C04"/>
    <w:rsid w:val="00E405A2"/>
    <w:rsid w:val="00E42CE9"/>
    <w:rsid w:val="00E509A5"/>
    <w:rsid w:val="00E51422"/>
    <w:rsid w:val="00E52C26"/>
    <w:rsid w:val="00E5459C"/>
    <w:rsid w:val="00E67CDD"/>
    <w:rsid w:val="00E7000B"/>
    <w:rsid w:val="00E72A43"/>
    <w:rsid w:val="00E73ABE"/>
    <w:rsid w:val="00E751D4"/>
    <w:rsid w:val="00E76272"/>
    <w:rsid w:val="00E76CEE"/>
    <w:rsid w:val="00E772BE"/>
    <w:rsid w:val="00E77875"/>
    <w:rsid w:val="00E803D2"/>
    <w:rsid w:val="00E8530E"/>
    <w:rsid w:val="00E867EB"/>
    <w:rsid w:val="00E86A6E"/>
    <w:rsid w:val="00E87A1F"/>
    <w:rsid w:val="00E90DE8"/>
    <w:rsid w:val="00E9459C"/>
    <w:rsid w:val="00E94F7E"/>
    <w:rsid w:val="00E956BC"/>
    <w:rsid w:val="00E9628A"/>
    <w:rsid w:val="00EA0791"/>
    <w:rsid w:val="00EA4071"/>
    <w:rsid w:val="00EA63EE"/>
    <w:rsid w:val="00EA7429"/>
    <w:rsid w:val="00EB0135"/>
    <w:rsid w:val="00EB29DB"/>
    <w:rsid w:val="00EB31E2"/>
    <w:rsid w:val="00EB733B"/>
    <w:rsid w:val="00EB7D90"/>
    <w:rsid w:val="00EC0910"/>
    <w:rsid w:val="00EC0A38"/>
    <w:rsid w:val="00EC3903"/>
    <w:rsid w:val="00EC476C"/>
    <w:rsid w:val="00EC6DA8"/>
    <w:rsid w:val="00ED5BDE"/>
    <w:rsid w:val="00ED68C5"/>
    <w:rsid w:val="00EE057F"/>
    <w:rsid w:val="00EE4E80"/>
    <w:rsid w:val="00EE4FCE"/>
    <w:rsid w:val="00EE7FCE"/>
    <w:rsid w:val="00EF0066"/>
    <w:rsid w:val="00EF028D"/>
    <w:rsid w:val="00EF1CEB"/>
    <w:rsid w:val="00EF730B"/>
    <w:rsid w:val="00EF798D"/>
    <w:rsid w:val="00F01527"/>
    <w:rsid w:val="00F0573D"/>
    <w:rsid w:val="00F07903"/>
    <w:rsid w:val="00F1216D"/>
    <w:rsid w:val="00F12304"/>
    <w:rsid w:val="00F1308B"/>
    <w:rsid w:val="00F161A0"/>
    <w:rsid w:val="00F16F07"/>
    <w:rsid w:val="00F22AC2"/>
    <w:rsid w:val="00F22D46"/>
    <w:rsid w:val="00F259BB"/>
    <w:rsid w:val="00F2716A"/>
    <w:rsid w:val="00F27725"/>
    <w:rsid w:val="00F31866"/>
    <w:rsid w:val="00F32273"/>
    <w:rsid w:val="00F37232"/>
    <w:rsid w:val="00F375FA"/>
    <w:rsid w:val="00F40572"/>
    <w:rsid w:val="00F42787"/>
    <w:rsid w:val="00F45526"/>
    <w:rsid w:val="00F46C85"/>
    <w:rsid w:val="00F50AD1"/>
    <w:rsid w:val="00F52FE6"/>
    <w:rsid w:val="00F555D6"/>
    <w:rsid w:val="00F55CEA"/>
    <w:rsid w:val="00F572A1"/>
    <w:rsid w:val="00F610FE"/>
    <w:rsid w:val="00F61E40"/>
    <w:rsid w:val="00F62899"/>
    <w:rsid w:val="00F66954"/>
    <w:rsid w:val="00F71B3D"/>
    <w:rsid w:val="00F7673E"/>
    <w:rsid w:val="00F7713F"/>
    <w:rsid w:val="00F77FF8"/>
    <w:rsid w:val="00F81B8C"/>
    <w:rsid w:val="00F8392F"/>
    <w:rsid w:val="00F8445B"/>
    <w:rsid w:val="00F853E0"/>
    <w:rsid w:val="00F85633"/>
    <w:rsid w:val="00F85908"/>
    <w:rsid w:val="00F85E29"/>
    <w:rsid w:val="00F933D2"/>
    <w:rsid w:val="00F93C85"/>
    <w:rsid w:val="00F9578C"/>
    <w:rsid w:val="00F96B56"/>
    <w:rsid w:val="00FA203B"/>
    <w:rsid w:val="00FA35D1"/>
    <w:rsid w:val="00FA41CD"/>
    <w:rsid w:val="00FA5E78"/>
    <w:rsid w:val="00FA6BCE"/>
    <w:rsid w:val="00FB0616"/>
    <w:rsid w:val="00FB103E"/>
    <w:rsid w:val="00FB40B3"/>
    <w:rsid w:val="00FB5892"/>
    <w:rsid w:val="00FC4D9C"/>
    <w:rsid w:val="00FC5B74"/>
    <w:rsid w:val="00FD4D8B"/>
    <w:rsid w:val="00FD5049"/>
    <w:rsid w:val="00FD59AE"/>
    <w:rsid w:val="00FE10DD"/>
    <w:rsid w:val="00FE1709"/>
    <w:rsid w:val="00FE1CD5"/>
    <w:rsid w:val="00FE72CE"/>
    <w:rsid w:val="00FF02EE"/>
    <w:rsid w:val="00FF1443"/>
    <w:rsid w:val="00FF5176"/>
    <w:rsid w:val="00FF5EAA"/>
    <w:rsid w:val="00FF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C7E6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E6E"/>
    <w:pPr>
      <w:keepNext/>
      <w:tabs>
        <w:tab w:val="left" w:pos="8364"/>
      </w:tabs>
      <w:ind w:left="426" w:hanging="426"/>
      <w:jc w:val="both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C7E6E"/>
    <w:pPr>
      <w:keepNext/>
      <w:jc w:val="center"/>
      <w:outlineLvl w:val="1"/>
    </w:pPr>
    <w:rPr>
      <w:b/>
      <w:bCs/>
      <w:sz w:val="4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E6E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C7E6E"/>
    <w:pPr>
      <w:keepNext/>
      <w:outlineLvl w:val="3"/>
    </w:pPr>
    <w:rPr>
      <w:b/>
      <w:bCs/>
      <w:sz w:val="1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C7E6E"/>
    <w:pPr>
      <w:keepNext/>
      <w:jc w:val="center"/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C7E6E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0C7E6E"/>
    <w:pPr>
      <w:keepNext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C7E6E"/>
    <w:pPr>
      <w:keepNext/>
      <w:ind w:left="454" w:firstLine="567"/>
      <w:jc w:val="both"/>
      <w:outlineLvl w:val="7"/>
    </w:pPr>
    <w:rPr>
      <w:bCs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C7E6E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E7068"/>
    <w:rPr>
      <w:rFonts w:cs="Times New Roman"/>
      <w:b/>
      <w:bCs/>
      <w:sz w:val="4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</w:rPr>
  </w:style>
  <w:style w:type="paragraph" w:styleId="Title">
    <w:name w:val="Title"/>
    <w:basedOn w:val="Normal"/>
    <w:link w:val="TitleChar"/>
    <w:uiPriority w:val="99"/>
    <w:qFormat/>
    <w:rsid w:val="000C7E6E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rsid w:val="000C7E6E"/>
    <w:pPr>
      <w:jc w:val="both"/>
    </w:pPr>
    <w:rPr>
      <w:bCs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5624C"/>
    <w:rPr>
      <w:rFonts w:cs="Times New Roman"/>
      <w:bCs/>
      <w:sz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0C7E6E"/>
    <w:pPr>
      <w:ind w:firstLine="567"/>
      <w:jc w:val="both"/>
    </w:pPr>
    <w:rPr>
      <w:bCs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0C7E6E"/>
    <w:pPr>
      <w:ind w:left="567"/>
      <w:jc w:val="both"/>
    </w:pPr>
    <w:rPr>
      <w:bCs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0C7E6E"/>
    <w:rPr>
      <w:bCs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0C7E6E"/>
    <w:pPr>
      <w:ind w:firstLine="567"/>
      <w:jc w:val="both"/>
    </w:pPr>
    <w:rPr>
      <w:bCs/>
      <w:color w:val="333399"/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0C7E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semiHidden/>
    <w:rsid w:val="000C7E6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C7E6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0C7E6E"/>
    <w:pPr>
      <w:jc w:val="center"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</w:rPr>
  </w:style>
  <w:style w:type="character" w:customStyle="1" w:styleId="a">
    <w:name w:val="Название Знак"/>
    <w:basedOn w:val="DefaultParagraphFont"/>
    <w:uiPriority w:val="99"/>
    <w:rsid w:val="000C7E6E"/>
    <w:rPr>
      <w:rFonts w:cs="Times New Roman"/>
      <w:b/>
      <w:bCs/>
      <w:sz w:val="28"/>
    </w:rPr>
  </w:style>
  <w:style w:type="character" w:customStyle="1" w:styleId="a0">
    <w:name w:val="Подзаголовок Знак"/>
    <w:basedOn w:val="DefaultParagraphFont"/>
    <w:uiPriority w:val="99"/>
    <w:rsid w:val="000C7E6E"/>
    <w:rPr>
      <w:rFonts w:cs="Times New Roman"/>
      <w:b/>
      <w:bCs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8A50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ListParagraph">
    <w:name w:val="List Paragraph"/>
    <w:basedOn w:val="Normal"/>
    <w:uiPriority w:val="99"/>
    <w:qFormat/>
    <w:rsid w:val="00CE1418"/>
    <w:pPr>
      <w:ind w:left="708"/>
    </w:pPr>
  </w:style>
  <w:style w:type="paragraph" w:styleId="DocumentMap">
    <w:name w:val="Document Map"/>
    <w:basedOn w:val="Normal"/>
    <w:link w:val="DocumentMapChar"/>
    <w:uiPriority w:val="99"/>
    <w:semiHidden/>
    <w:rsid w:val="00F555D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555D6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1A2539"/>
    <w:rPr>
      <w:sz w:val="20"/>
      <w:szCs w:val="20"/>
    </w:rPr>
  </w:style>
  <w:style w:type="paragraph" w:customStyle="1" w:styleId="ConsPlusTitle">
    <w:name w:val="ConsPlusTitle"/>
    <w:uiPriority w:val="99"/>
    <w:rsid w:val="001A2539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customStyle="1" w:styleId="ConsPlusNormal">
    <w:name w:val="ConsPlusNormal"/>
    <w:uiPriority w:val="99"/>
    <w:rsid w:val="001A2539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styleId="NormalWeb">
    <w:name w:val="Normal (Web)"/>
    <w:basedOn w:val="Normal"/>
    <w:uiPriority w:val="99"/>
    <w:rsid w:val="00F55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F55CEA"/>
    <w:rPr>
      <w:rFonts w:cs="Times New Roman"/>
      <w:b/>
      <w:bCs/>
    </w:rPr>
  </w:style>
  <w:style w:type="paragraph" w:customStyle="1" w:styleId="western">
    <w:name w:val="western"/>
    <w:basedOn w:val="Normal"/>
    <w:uiPriority w:val="99"/>
    <w:rsid w:val="00F55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B02D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6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2</Pages>
  <Words>477</Words>
  <Characters>2721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</dc:title>
  <dc:subject/>
  <dc:creator>Bochkarev T</dc:creator>
  <cp:keywords/>
  <dc:description/>
  <cp:lastModifiedBy>User_MS</cp:lastModifiedBy>
  <cp:revision>3</cp:revision>
  <cp:lastPrinted>2018-05-21T07:03:00Z</cp:lastPrinted>
  <dcterms:created xsi:type="dcterms:W3CDTF">2018-05-21T06:12:00Z</dcterms:created>
  <dcterms:modified xsi:type="dcterms:W3CDTF">2018-05-28T06:27:00Z</dcterms:modified>
</cp:coreProperties>
</file>